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3F3F98" w:rsidTr="003F3F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>
            <w:r>
              <w:t>Приложение 10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441CC7">
            <w:r>
              <w:t xml:space="preserve">от </w:t>
            </w:r>
            <w:r w:rsidR="00441CC7">
              <w:t>06.12.2018</w:t>
            </w:r>
            <w:r>
              <w:t xml:space="preserve"> № </w:t>
            </w:r>
            <w:r w:rsidR="00441CC7">
              <w:t>44-324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</w:tr>
      <w:tr w:rsidR="003F3F98" w:rsidTr="003F3F9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 и на плановый период 2020 и 2021 годов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тыс. руб.</w:t>
            </w:r>
          </w:p>
        </w:tc>
      </w:tr>
      <w:tr w:rsidR="003F3F98" w:rsidTr="003F3F9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2021 год</w:t>
            </w:r>
          </w:p>
        </w:tc>
      </w:tr>
      <w:tr w:rsidR="003F3F98" w:rsidTr="003F3F9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F98" w:rsidRDefault="003F3F98" w:rsidP="00F471DA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/>
        </w:tc>
      </w:tr>
    </w:tbl>
    <w:p w:rsidR="003F3F98" w:rsidRPr="003F3F98" w:rsidRDefault="003F3F9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3F3F98" w:rsidTr="003F3F9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98" w:rsidRDefault="003F3F98" w:rsidP="00F471DA">
            <w:pPr>
              <w:jc w:val="center"/>
            </w:pPr>
            <w:r>
              <w:t>5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F3F98" w:rsidRDefault="003F3F98" w:rsidP="00F471DA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30 000,0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2 721 000,0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2 721 000,0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-2 691 000,0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-2 400 000,0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-2 691 000,0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-30 000,0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-30 000,0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900 000,0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-930 000,0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-930 000,0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3F3F98" w:rsidRDefault="003F3F98" w:rsidP="00F471D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-900 000,0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F3F98" w:rsidRDefault="003F3F98" w:rsidP="00F471DA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F3F98" w:rsidRDefault="003F3F98" w:rsidP="00F471D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F3F98" w:rsidRDefault="003F3F98" w:rsidP="00F471DA">
            <w:pPr>
              <w:jc w:val="right"/>
            </w:pPr>
            <w:r>
              <w:t>-30 000,0</w:t>
            </w:r>
          </w:p>
        </w:tc>
      </w:tr>
      <w:tr w:rsidR="003F3F98" w:rsidTr="003F3F9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</w:tr>
      <w:tr w:rsidR="003F3F98" w:rsidTr="003F3F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F98" w:rsidRDefault="003F3F98" w:rsidP="00F471DA"/>
        </w:tc>
      </w:tr>
    </w:tbl>
    <w:p w:rsidR="00E2598B" w:rsidRPr="003F3F98" w:rsidRDefault="00E2598B" w:rsidP="003F3F98"/>
    <w:sectPr w:rsidR="00E2598B" w:rsidRPr="003F3F98" w:rsidSect="003F3F9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794" w:rsidRDefault="00162794" w:rsidP="003F3F98">
      <w:r>
        <w:separator/>
      </w:r>
    </w:p>
  </w:endnote>
  <w:endnote w:type="continuationSeparator" w:id="1">
    <w:p w:rsidR="00162794" w:rsidRDefault="00162794" w:rsidP="003F3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794" w:rsidRDefault="00162794" w:rsidP="003F3F98">
      <w:r>
        <w:separator/>
      </w:r>
    </w:p>
  </w:footnote>
  <w:footnote w:type="continuationSeparator" w:id="1">
    <w:p w:rsidR="00162794" w:rsidRDefault="00162794" w:rsidP="003F3F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F98" w:rsidRDefault="00356CF7" w:rsidP="00405BD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F3F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3F98" w:rsidRDefault="003F3F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F98" w:rsidRDefault="00356CF7" w:rsidP="00405BD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F3F9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1CC7">
      <w:rPr>
        <w:rStyle w:val="a7"/>
        <w:noProof/>
      </w:rPr>
      <w:t>2</w:t>
    </w:r>
    <w:r>
      <w:rPr>
        <w:rStyle w:val="a7"/>
      </w:rPr>
      <w:fldChar w:fldCharType="end"/>
    </w:r>
  </w:p>
  <w:p w:rsidR="003F3F98" w:rsidRDefault="003F3F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3F3F98"/>
    <w:rsid w:val="00162794"/>
    <w:rsid w:val="00163FD1"/>
    <w:rsid w:val="002C3F39"/>
    <w:rsid w:val="002D0D67"/>
    <w:rsid w:val="00356CF7"/>
    <w:rsid w:val="003F3F98"/>
    <w:rsid w:val="00441CC7"/>
    <w:rsid w:val="00463DD0"/>
    <w:rsid w:val="006808C6"/>
    <w:rsid w:val="00995C27"/>
    <w:rsid w:val="009A4C81"/>
    <w:rsid w:val="00A24CAF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F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F98"/>
  </w:style>
  <w:style w:type="paragraph" w:styleId="a5">
    <w:name w:val="footer"/>
    <w:basedOn w:val="a"/>
    <w:link w:val="a6"/>
    <w:uiPriority w:val="99"/>
    <w:semiHidden/>
    <w:unhideWhenUsed/>
    <w:rsid w:val="003F3F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F98"/>
  </w:style>
  <w:style w:type="character" w:styleId="a7">
    <w:name w:val="page number"/>
    <w:basedOn w:val="a0"/>
    <w:uiPriority w:val="99"/>
    <w:semiHidden/>
    <w:unhideWhenUsed/>
    <w:rsid w:val="003F3F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3</cp:revision>
  <dcterms:created xsi:type="dcterms:W3CDTF">2018-10-15T10:37:00Z</dcterms:created>
  <dcterms:modified xsi:type="dcterms:W3CDTF">2018-12-06T07:24:00Z</dcterms:modified>
</cp:coreProperties>
</file>